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1B0" w:rsidRDefault="00C531B0">
      <w:pPr>
        <w:rPr>
          <w:lang w:val="uk-UA"/>
        </w:rPr>
      </w:pPr>
    </w:p>
    <w:p w:rsidR="00C531B0" w:rsidRDefault="00C531B0">
      <w:pPr>
        <w:rPr>
          <w:lang w:val="uk-UA"/>
        </w:rPr>
      </w:pPr>
    </w:p>
    <w:p w:rsidR="00376EF1" w:rsidRDefault="00AD6542" w:rsidP="00AD6542">
      <w:pPr>
        <w:rPr>
          <w:lang w:val="uk-UA"/>
        </w:rPr>
      </w:pPr>
      <w:r>
        <w:rPr>
          <w:lang w:val="uk-UA"/>
        </w:rPr>
        <w:t xml:space="preserve">                   </w:t>
      </w:r>
      <w:r w:rsidR="00376EF1">
        <w:rPr>
          <w:lang w:val="uk-UA"/>
        </w:rPr>
        <w:t>СТАРОНЕКРАСІВСЬКА ЗАГАЛЬНООСВІТНЯ ШКОЛА І – ІІІ СТУПЕНІВ</w:t>
      </w:r>
    </w:p>
    <w:p w:rsidR="00376EF1" w:rsidRDefault="00376EF1" w:rsidP="00376EF1">
      <w:pPr>
        <w:rPr>
          <w:lang w:val="uk-UA"/>
        </w:rPr>
      </w:pPr>
    </w:p>
    <w:p w:rsidR="00376EF1" w:rsidRDefault="00376EF1" w:rsidP="00376EF1">
      <w:pPr>
        <w:rPr>
          <w:lang w:val="uk-UA"/>
        </w:rPr>
      </w:pPr>
    </w:p>
    <w:p w:rsidR="00376EF1" w:rsidRDefault="002A24FE" w:rsidP="00376EF1">
      <w:pPr>
        <w:jc w:val="center"/>
        <w:rPr>
          <w:b/>
          <w:lang w:val="uk-UA"/>
        </w:rPr>
      </w:pPr>
      <w:r>
        <w:rPr>
          <w:b/>
          <w:lang w:val="uk-UA"/>
        </w:rPr>
        <w:t>НАКАЗ №</w:t>
      </w:r>
      <w:r w:rsidR="00881D76">
        <w:rPr>
          <w:b/>
          <w:lang w:val="uk-UA"/>
        </w:rPr>
        <w:t>117</w:t>
      </w:r>
      <w:r w:rsidR="00376EF1" w:rsidRPr="00531366">
        <w:rPr>
          <w:b/>
          <w:lang w:val="uk-UA"/>
        </w:rPr>
        <w:t>/</w:t>
      </w:r>
      <w:r w:rsidR="00376EF1" w:rsidRPr="00376EF1">
        <w:rPr>
          <w:b/>
          <w:lang w:val="uk-UA"/>
        </w:rPr>
        <w:t>О</w:t>
      </w:r>
    </w:p>
    <w:p w:rsidR="00376EF1" w:rsidRDefault="00376EF1" w:rsidP="00376EF1">
      <w:pPr>
        <w:jc w:val="center"/>
        <w:rPr>
          <w:b/>
          <w:lang w:val="uk-UA"/>
        </w:rPr>
      </w:pPr>
    </w:p>
    <w:p w:rsidR="00376EF1" w:rsidRPr="00376EF1" w:rsidRDefault="00881D76" w:rsidP="00376EF1">
      <w:pPr>
        <w:rPr>
          <w:lang w:val="uk-UA"/>
        </w:rPr>
      </w:pPr>
      <w:r>
        <w:rPr>
          <w:lang w:val="uk-UA"/>
        </w:rPr>
        <w:t>25</w:t>
      </w:r>
      <w:r w:rsidR="00E231E1">
        <w:rPr>
          <w:lang w:val="uk-UA"/>
        </w:rPr>
        <w:t>.09.2020</w:t>
      </w:r>
      <w:r w:rsidR="00376EF1">
        <w:rPr>
          <w:lang w:val="uk-UA"/>
        </w:rPr>
        <w:t xml:space="preserve"> року</w:t>
      </w:r>
    </w:p>
    <w:p w:rsidR="00376EF1" w:rsidRDefault="00376EF1" w:rsidP="00376EF1">
      <w:pPr>
        <w:rPr>
          <w:lang w:val="uk-UA"/>
        </w:rPr>
      </w:pPr>
    </w:p>
    <w:p w:rsidR="00376EF1" w:rsidRPr="00922073" w:rsidRDefault="00376EF1" w:rsidP="00376EF1">
      <w:pPr>
        <w:ind w:right="-143"/>
        <w:rPr>
          <w:b/>
          <w:szCs w:val="24"/>
          <w:lang w:val="uk-UA"/>
        </w:rPr>
      </w:pPr>
      <w:r w:rsidRPr="00922073">
        <w:rPr>
          <w:b/>
          <w:szCs w:val="24"/>
          <w:lang w:val="uk-UA"/>
        </w:rPr>
        <w:t xml:space="preserve"> Про  проведення   інвентаризації                                                                                   матеріальних цінностей </w:t>
      </w:r>
    </w:p>
    <w:p w:rsidR="00376EF1" w:rsidRDefault="00376EF1" w:rsidP="00376EF1">
      <w:pPr>
        <w:ind w:right="-143" w:firstLine="720"/>
        <w:rPr>
          <w:szCs w:val="24"/>
          <w:lang w:val="uk-UA"/>
        </w:rPr>
      </w:pPr>
    </w:p>
    <w:p w:rsidR="00376EF1" w:rsidRPr="008F335B" w:rsidRDefault="00376EF1" w:rsidP="00376EF1">
      <w:pPr>
        <w:ind w:right="-143" w:firstLine="720"/>
        <w:rPr>
          <w:szCs w:val="24"/>
          <w:lang w:val="uk-UA"/>
        </w:rPr>
      </w:pPr>
    </w:p>
    <w:p w:rsidR="00376EF1" w:rsidRPr="00C339F2" w:rsidRDefault="00376EF1" w:rsidP="00376EF1">
      <w:pPr>
        <w:rPr>
          <w:szCs w:val="24"/>
          <w:lang w:val="uk-UA"/>
        </w:rPr>
      </w:pPr>
      <w:r>
        <w:rPr>
          <w:szCs w:val="24"/>
          <w:lang w:val="uk-UA"/>
        </w:rPr>
        <w:t xml:space="preserve">            Відповідно  до наказу відділу освіти Ізмаїльської районної  державної адміністрації  </w:t>
      </w:r>
      <w:r w:rsidR="00881D76" w:rsidRPr="00881D76">
        <w:rPr>
          <w:szCs w:val="24"/>
          <w:lang w:val="uk-UA"/>
        </w:rPr>
        <w:t>№ 92/О від 24</w:t>
      </w:r>
      <w:r w:rsidR="00E231E1" w:rsidRPr="00881D76">
        <w:rPr>
          <w:szCs w:val="24"/>
          <w:lang w:val="uk-UA"/>
        </w:rPr>
        <w:t>.09.2020</w:t>
      </w:r>
      <w:r w:rsidRPr="00881D76">
        <w:rPr>
          <w:szCs w:val="24"/>
          <w:lang w:val="uk-UA"/>
        </w:rPr>
        <w:t xml:space="preserve"> року</w:t>
      </w:r>
      <w:r>
        <w:rPr>
          <w:szCs w:val="24"/>
          <w:lang w:val="uk-UA"/>
        </w:rPr>
        <w:t xml:space="preserve"> «</w:t>
      </w:r>
      <w:r w:rsidR="00B02507">
        <w:rPr>
          <w:szCs w:val="24"/>
          <w:lang w:val="uk-UA"/>
        </w:rPr>
        <w:t xml:space="preserve">Про  проведення </w:t>
      </w:r>
      <w:r w:rsidR="000020DC">
        <w:rPr>
          <w:szCs w:val="24"/>
          <w:lang w:val="uk-UA"/>
        </w:rPr>
        <w:t>інвентаризації</w:t>
      </w:r>
      <w:r w:rsidR="00B02507">
        <w:rPr>
          <w:szCs w:val="24"/>
          <w:lang w:val="uk-UA"/>
        </w:rPr>
        <w:t xml:space="preserve"> матеріальних цінностей та розрахунків</w:t>
      </w:r>
      <w:r w:rsidRPr="00376EF1">
        <w:rPr>
          <w:szCs w:val="24"/>
          <w:lang w:val="uk-UA"/>
        </w:rPr>
        <w:t>»</w:t>
      </w:r>
      <w:r>
        <w:rPr>
          <w:szCs w:val="24"/>
          <w:lang w:val="uk-UA"/>
        </w:rPr>
        <w:t xml:space="preserve">  та з метою проведення інвентаризації матер</w:t>
      </w:r>
      <w:r w:rsidR="00AD6542">
        <w:rPr>
          <w:szCs w:val="24"/>
          <w:lang w:val="uk-UA"/>
        </w:rPr>
        <w:t xml:space="preserve">іальних цінностей </w:t>
      </w:r>
      <w:r>
        <w:rPr>
          <w:szCs w:val="24"/>
          <w:lang w:val="uk-UA"/>
        </w:rPr>
        <w:t xml:space="preserve"> в  школі</w:t>
      </w:r>
    </w:p>
    <w:p w:rsidR="00376EF1" w:rsidRPr="00231450" w:rsidRDefault="00376EF1" w:rsidP="00376EF1">
      <w:pPr>
        <w:rPr>
          <w:szCs w:val="24"/>
          <w:lang w:val="uk-UA"/>
        </w:rPr>
      </w:pPr>
      <w:bookmarkStart w:id="0" w:name="_GoBack"/>
      <w:bookmarkEnd w:id="0"/>
    </w:p>
    <w:p w:rsidR="00376EF1" w:rsidRDefault="00376EF1" w:rsidP="00376EF1">
      <w:pPr>
        <w:rPr>
          <w:szCs w:val="24"/>
          <w:lang w:val="uk-UA"/>
        </w:rPr>
      </w:pPr>
      <w:r>
        <w:rPr>
          <w:szCs w:val="24"/>
          <w:lang w:val="uk-UA"/>
        </w:rPr>
        <w:t>НАКАЗУЮ:</w:t>
      </w:r>
    </w:p>
    <w:p w:rsidR="00376EF1" w:rsidRDefault="00376EF1" w:rsidP="00376EF1">
      <w:pPr>
        <w:jc w:val="center"/>
        <w:rPr>
          <w:szCs w:val="24"/>
          <w:lang w:val="uk-UA"/>
        </w:rPr>
      </w:pPr>
    </w:p>
    <w:p w:rsidR="00E534A3" w:rsidRDefault="00E534A3" w:rsidP="00E534A3">
      <w:pPr>
        <w:rPr>
          <w:szCs w:val="24"/>
          <w:lang w:val="uk-UA"/>
        </w:rPr>
      </w:pPr>
      <w:r>
        <w:rPr>
          <w:szCs w:val="24"/>
          <w:lang w:val="uk-UA"/>
        </w:rPr>
        <w:t>1.</w:t>
      </w:r>
      <w:r w:rsidR="00376EF1">
        <w:rPr>
          <w:szCs w:val="24"/>
          <w:lang w:val="uk-UA"/>
        </w:rPr>
        <w:t xml:space="preserve">Провести  </w:t>
      </w:r>
      <w:r w:rsidR="00854CF3">
        <w:rPr>
          <w:szCs w:val="24"/>
          <w:lang w:val="uk-UA"/>
        </w:rPr>
        <w:t>і</w:t>
      </w:r>
      <w:r w:rsidR="00376EF1">
        <w:rPr>
          <w:szCs w:val="24"/>
          <w:lang w:val="uk-UA"/>
        </w:rPr>
        <w:t xml:space="preserve">нвентаризацію  </w:t>
      </w:r>
      <w:r w:rsidR="00854CF3">
        <w:rPr>
          <w:szCs w:val="24"/>
          <w:lang w:val="uk-UA"/>
        </w:rPr>
        <w:t>матеріальних цінностей</w:t>
      </w:r>
      <w:r w:rsidR="002A24FE">
        <w:rPr>
          <w:szCs w:val="24"/>
          <w:lang w:val="uk-UA"/>
        </w:rPr>
        <w:t xml:space="preserve">  в</w:t>
      </w:r>
      <w:r w:rsidR="00E231E1">
        <w:rPr>
          <w:szCs w:val="24"/>
          <w:lang w:val="uk-UA"/>
        </w:rPr>
        <w:t xml:space="preserve">  термін з 01.10.2020</w:t>
      </w:r>
      <w:r w:rsidR="00B02507">
        <w:rPr>
          <w:szCs w:val="24"/>
          <w:lang w:val="uk-UA"/>
        </w:rPr>
        <w:t xml:space="preserve"> року по  01.11</w:t>
      </w:r>
      <w:r w:rsidR="00E231E1">
        <w:rPr>
          <w:szCs w:val="24"/>
          <w:lang w:val="uk-UA"/>
        </w:rPr>
        <w:t>.2020</w:t>
      </w:r>
      <w:r w:rsidR="000020DC">
        <w:rPr>
          <w:szCs w:val="24"/>
          <w:lang w:val="uk-UA"/>
        </w:rPr>
        <w:t xml:space="preserve"> року.</w:t>
      </w:r>
    </w:p>
    <w:p w:rsidR="00376EF1" w:rsidRPr="00E534A3" w:rsidRDefault="00E534A3" w:rsidP="00E534A3">
      <w:pPr>
        <w:rPr>
          <w:szCs w:val="24"/>
          <w:lang w:val="uk-UA"/>
        </w:rPr>
      </w:pPr>
      <w:r>
        <w:rPr>
          <w:szCs w:val="24"/>
          <w:lang w:val="uk-UA"/>
        </w:rPr>
        <w:t>2.</w:t>
      </w:r>
      <w:r w:rsidR="00376EF1" w:rsidRPr="00E534A3">
        <w:rPr>
          <w:szCs w:val="24"/>
          <w:lang w:val="uk-UA"/>
        </w:rPr>
        <w:t>Для проведення інвентари</w:t>
      </w:r>
      <w:r w:rsidR="00854CF3" w:rsidRPr="00E534A3">
        <w:rPr>
          <w:szCs w:val="24"/>
          <w:lang w:val="uk-UA"/>
        </w:rPr>
        <w:t xml:space="preserve">зації </w:t>
      </w:r>
      <w:r w:rsidR="00376EF1" w:rsidRPr="00E534A3">
        <w:rPr>
          <w:szCs w:val="24"/>
          <w:lang w:val="uk-UA"/>
        </w:rPr>
        <w:t xml:space="preserve">створити інвентаризаційну комісію в складі:              </w:t>
      </w:r>
    </w:p>
    <w:p w:rsidR="00376EF1" w:rsidRPr="008C530F" w:rsidRDefault="00854CF3" w:rsidP="00376EF1">
      <w:pPr>
        <w:rPr>
          <w:szCs w:val="24"/>
          <w:lang w:val="uk-UA"/>
        </w:rPr>
      </w:pPr>
      <w:r>
        <w:rPr>
          <w:szCs w:val="24"/>
          <w:lang w:val="uk-UA"/>
        </w:rPr>
        <w:t xml:space="preserve">        </w:t>
      </w:r>
      <w:r w:rsidR="00376EF1">
        <w:rPr>
          <w:szCs w:val="24"/>
          <w:lang w:val="uk-UA"/>
        </w:rPr>
        <w:t>Голова комісії:</w:t>
      </w:r>
      <w:r w:rsidR="00376EF1" w:rsidRPr="003C4DA8">
        <w:rPr>
          <w:szCs w:val="24"/>
          <w:lang w:val="uk-UA"/>
        </w:rPr>
        <w:t xml:space="preserve">  </w:t>
      </w:r>
      <w:proofErr w:type="spellStart"/>
      <w:r w:rsidR="00E231E1">
        <w:rPr>
          <w:lang w:val="uk-UA"/>
        </w:rPr>
        <w:t>Хрустальова</w:t>
      </w:r>
      <w:proofErr w:type="spellEnd"/>
      <w:r w:rsidR="00E231E1">
        <w:rPr>
          <w:lang w:val="uk-UA"/>
        </w:rPr>
        <w:t xml:space="preserve"> О.М.</w:t>
      </w:r>
      <w:r w:rsidR="002A24FE">
        <w:rPr>
          <w:lang w:val="uk-UA"/>
        </w:rPr>
        <w:t>,</w:t>
      </w:r>
      <w:r w:rsidR="00EB3914">
        <w:rPr>
          <w:lang w:val="uk-UA"/>
        </w:rPr>
        <w:t xml:space="preserve"> заступник</w:t>
      </w:r>
      <w:r w:rsidR="002A24FE">
        <w:rPr>
          <w:lang w:val="uk-UA"/>
        </w:rPr>
        <w:t xml:space="preserve"> директор</w:t>
      </w:r>
      <w:r w:rsidR="00EB3914">
        <w:rPr>
          <w:lang w:val="uk-UA"/>
        </w:rPr>
        <w:t>а</w:t>
      </w:r>
      <w:r w:rsidR="002A24FE">
        <w:rPr>
          <w:lang w:val="uk-UA"/>
        </w:rPr>
        <w:t xml:space="preserve"> школи</w:t>
      </w:r>
      <w:r w:rsidR="00E231E1">
        <w:rPr>
          <w:lang w:val="uk-UA"/>
        </w:rPr>
        <w:t xml:space="preserve"> з НВР;</w:t>
      </w:r>
    </w:p>
    <w:p w:rsidR="002A24FE" w:rsidRDefault="007D54D9" w:rsidP="007D54D9">
      <w:pPr>
        <w:rPr>
          <w:lang w:val="uk-UA"/>
        </w:rPr>
      </w:pPr>
      <w:r>
        <w:rPr>
          <w:szCs w:val="24"/>
          <w:lang w:val="uk-UA"/>
        </w:rPr>
        <w:t xml:space="preserve">       </w:t>
      </w:r>
      <w:r w:rsidR="00376EF1">
        <w:rPr>
          <w:szCs w:val="24"/>
          <w:lang w:val="uk-UA"/>
        </w:rPr>
        <w:t xml:space="preserve"> Члени комісії</w:t>
      </w:r>
      <w:r w:rsidR="00376EF1" w:rsidRPr="00636198">
        <w:rPr>
          <w:szCs w:val="24"/>
          <w:lang w:val="uk-UA"/>
        </w:rPr>
        <w:t xml:space="preserve">:  </w:t>
      </w:r>
      <w:r w:rsidR="00E231E1">
        <w:rPr>
          <w:lang w:val="uk-UA"/>
        </w:rPr>
        <w:t xml:space="preserve">  Полякова В. Є., вихователь ГПД 2-4 класів;</w:t>
      </w:r>
      <w:r w:rsidR="002A24FE">
        <w:rPr>
          <w:lang w:val="uk-UA"/>
        </w:rPr>
        <w:t xml:space="preserve"> </w:t>
      </w:r>
    </w:p>
    <w:p w:rsidR="007D54D9" w:rsidRPr="009F3E4E" w:rsidRDefault="002A24FE" w:rsidP="007D54D9">
      <w:pPr>
        <w:rPr>
          <w:lang w:val="uk-UA"/>
        </w:rPr>
      </w:pPr>
      <w:r>
        <w:rPr>
          <w:lang w:val="uk-UA"/>
        </w:rPr>
        <w:t xml:space="preserve">            </w:t>
      </w:r>
      <w:r w:rsidR="00EB3914">
        <w:rPr>
          <w:lang w:val="uk-UA"/>
        </w:rPr>
        <w:t xml:space="preserve">  </w:t>
      </w:r>
      <w:r w:rsidR="000020DC">
        <w:rPr>
          <w:lang w:val="uk-UA"/>
        </w:rPr>
        <w:t xml:space="preserve">           </w:t>
      </w:r>
      <w:r w:rsidR="00E534A3">
        <w:rPr>
          <w:lang w:val="uk-UA"/>
        </w:rPr>
        <w:t xml:space="preserve">           </w:t>
      </w:r>
      <w:r w:rsidR="00E231E1">
        <w:rPr>
          <w:lang w:val="uk-UA"/>
        </w:rPr>
        <w:t xml:space="preserve"> Никодим О.В.</w:t>
      </w:r>
      <w:r>
        <w:rPr>
          <w:lang w:val="uk-UA"/>
        </w:rPr>
        <w:t>,</w:t>
      </w:r>
      <w:r w:rsidR="00E231E1">
        <w:rPr>
          <w:lang w:val="uk-UA"/>
        </w:rPr>
        <w:t xml:space="preserve"> практичний психолог;</w:t>
      </w:r>
    </w:p>
    <w:p w:rsidR="00376EF1" w:rsidRPr="002A24FE" w:rsidRDefault="007D54D9" w:rsidP="002A24FE">
      <w:pPr>
        <w:ind w:left="720"/>
        <w:rPr>
          <w:lang w:val="uk-UA"/>
        </w:rPr>
      </w:pPr>
      <w:r w:rsidRPr="00EA417F">
        <w:rPr>
          <w:lang w:val="uk-UA"/>
        </w:rPr>
        <w:t xml:space="preserve">      </w:t>
      </w:r>
      <w:r w:rsidR="00AE2B9D" w:rsidRPr="00EA417F">
        <w:rPr>
          <w:lang w:val="uk-UA"/>
        </w:rPr>
        <w:t xml:space="preserve">                  </w:t>
      </w:r>
      <w:proofErr w:type="spellStart"/>
      <w:r w:rsidR="000123AB">
        <w:rPr>
          <w:szCs w:val="24"/>
          <w:lang w:val="uk-UA"/>
        </w:rPr>
        <w:t>Чимшир</w:t>
      </w:r>
      <w:proofErr w:type="spellEnd"/>
      <w:r w:rsidR="000123AB">
        <w:rPr>
          <w:szCs w:val="24"/>
          <w:lang w:val="uk-UA"/>
        </w:rPr>
        <w:t xml:space="preserve"> С.І</w:t>
      </w:r>
      <w:r w:rsidR="002A24FE">
        <w:rPr>
          <w:szCs w:val="24"/>
          <w:lang w:val="uk-UA"/>
        </w:rPr>
        <w:t>, бухгалтер  централізованої бухгалтерії</w:t>
      </w:r>
      <w:r w:rsidR="00E231E1">
        <w:rPr>
          <w:szCs w:val="24"/>
          <w:lang w:val="uk-UA"/>
        </w:rPr>
        <w:t>;</w:t>
      </w:r>
    </w:p>
    <w:p w:rsidR="00376EF1" w:rsidRDefault="00376EF1" w:rsidP="00376EF1">
      <w:pPr>
        <w:ind w:left="360"/>
        <w:rPr>
          <w:szCs w:val="24"/>
          <w:lang w:val="uk-UA"/>
        </w:rPr>
      </w:pPr>
      <w:r>
        <w:rPr>
          <w:szCs w:val="24"/>
          <w:lang w:val="uk-UA"/>
        </w:rPr>
        <w:t xml:space="preserve">    </w:t>
      </w:r>
      <w:r w:rsidR="002A24FE">
        <w:rPr>
          <w:szCs w:val="24"/>
          <w:lang w:val="uk-UA"/>
        </w:rPr>
        <w:t xml:space="preserve">                          </w:t>
      </w:r>
      <w:r w:rsidR="006911C9">
        <w:rPr>
          <w:szCs w:val="24"/>
          <w:lang w:val="uk-UA"/>
        </w:rPr>
        <w:t xml:space="preserve">Кисельова </w:t>
      </w:r>
      <w:r w:rsidR="002A24FE">
        <w:rPr>
          <w:szCs w:val="24"/>
          <w:lang w:val="uk-UA"/>
        </w:rPr>
        <w:t>Ж..Д., бухгалтер  централізованої бухгалтерії</w:t>
      </w:r>
      <w:r w:rsidR="00E231E1">
        <w:rPr>
          <w:szCs w:val="24"/>
          <w:lang w:val="uk-UA"/>
        </w:rPr>
        <w:t>;</w:t>
      </w:r>
    </w:p>
    <w:p w:rsidR="00376EF1" w:rsidRDefault="00376EF1" w:rsidP="002A24FE">
      <w:pPr>
        <w:ind w:left="360"/>
        <w:rPr>
          <w:szCs w:val="24"/>
          <w:lang w:val="uk-UA"/>
        </w:rPr>
      </w:pPr>
      <w:r>
        <w:rPr>
          <w:szCs w:val="24"/>
          <w:lang w:val="uk-UA"/>
        </w:rPr>
        <w:t xml:space="preserve">                </w:t>
      </w:r>
      <w:r w:rsidR="002A24FE">
        <w:rPr>
          <w:szCs w:val="24"/>
          <w:lang w:val="uk-UA"/>
        </w:rPr>
        <w:t xml:space="preserve">              </w:t>
      </w:r>
      <w:proofErr w:type="spellStart"/>
      <w:r w:rsidR="000020DC">
        <w:rPr>
          <w:szCs w:val="24"/>
          <w:lang w:val="uk-UA"/>
        </w:rPr>
        <w:t>Решетілова</w:t>
      </w:r>
      <w:proofErr w:type="spellEnd"/>
      <w:r w:rsidR="000020DC">
        <w:rPr>
          <w:szCs w:val="24"/>
          <w:lang w:val="uk-UA"/>
        </w:rPr>
        <w:t xml:space="preserve"> Г.О</w:t>
      </w:r>
      <w:r w:rsidR="002A24FE">
        <w:rPr>
          <w:szCs w:val="24"/>
          <w:lang w:val="uk-UA"/>
        </w:rPr>
        <w:t>.,</w:t>
      </w:r>
      <w:r w:rsidR="002A24FE" w:rsidRPr="002A24FE">
        <w:rPr>
          <w:szCs w:val="24"/>
          <w:lang w:val="uk-UA"/>
        </w:rPr>
        <w:t xml:space="preserve"> </w:t>
      </w:r>
      <w:r w:rsidR="002A24FE">
        <w:rPr>
          <w:szCs w:val="24"/>
          <w:lang w:val="uk-UA"/>
        </w:rPr>
        <w:t>бухгалтер  централізованої бухгалтерії.</w:t>
      </w:r>
    </w:p>
    <w:p w:rsidR="00636198" w:rsidRPr="002A24FE" w:rsidRDefault="00636198" w:rsidP="00636198">
      <w:pPr>
        <w:rPr>
          <w:lang w:val="uk-UA"/>
        </w:rPr>
      </w:pPr>
      <w:r w:rsidRPr="002A24FE">
        <w:rPr>
          <w:lang w:val="uk-UA"/>
        </w:rPr>
        <w:t>3. Завідуючим навчальних кабінетів:</w:t>
      </w:r>
    </w:p>
    <w:p w:rsidR="00636198" w:rsidRPr="002A24FE" w:rsidRDefault="00636198" w:rsidP="00636198">
      <w:pPr>
        <w:rPr>
          <w:lang w:val="uk-UA"/>
        </w:rPr>
      </w:pPr>
      <w:r w:rsidRPr="002A24FE">
        <w:rPr>
          <w:lang w:val="uk-UA"/>
        </w:rPr>
        <w:t>3.1. Провести перевірку наявності майна кабінету згідно інвентаризаційного опису.</w:t>
      </w:r>
    </w:p>
    <w:p w:rsidR="00636198" w:rsidRPr="002A24FE" w:rsidRDefault="00636198" w:rsidP="00636198">
      <w:r w:rsidRPr="000020DC">
        <w:rPr>
          <w:lang w:val="uk-UA"/>
        </w:rPr>
        <w:t>3</w:t>
      </w:r>
      <w:r w:rsidRPr="002A24FE">
        <w:t xml:space="preserve">.2.  У </w:t>
      </w:r>
      <w:proofErr w:type="spellStart"/>
      <w:r w:rsidRPr="002A24FE">
        <w:t>разі</w:t>
      </w:r>
      <w:proofErr w:type="spellEnd"/>
      <w:r w:rsidRPr="002A24FE">
        <w:t xml:space="preserve"> </w:t>
      </w:r>
      <w:proofErr w:type="spellStart"/>
      <w:r w:rsidRPr="002A24FE">
        <w:t>наявності</w:t>
      </w:r>
      <w:proofErr w:type="spellEnd"/>
      <w:r w:rsidRPr="002A24FE">
        <w:t xml:space="preserve"> </w:t>
      </w:r>
      <w:proofErr w:type="spellStart"/>
      <w:r w:rsidRPr="002A24FE">
        <w:t>меблів</w:t>
      </w:r>
      <w:proofErr w:type="spellEnd"/>
      <w:r w:rsidRPr="002A24FE">
        <w:t xml:space="preserve"> </w:t>
      </w:r>
      <w:proofErr w:type="spellStart"/>
      <w:r w:rsidRPr="002A24FE">
        <w:t>або</w:t>
      </w:r>
      <w:proofErr w:type="spellEnd"/>
      <w:r w:rsidRPr="002A24FE">
        <w:t xml:space="preserve"> </w:t>
      </w:r>
      <w:proofErr w:type="spellStart"/>
      <w:r w:rsidRPr="002A24FE">
        <w:t>технічних</w:t>
      </w:r>
      <w:proofErr w:type="spellEnd"/>
      <w:r w:rsidRPr="002A24FE">
        <w:t xml:space="preserve"> </w:t>
      </w:r>
      <w:proofErr w:type="spellStart"/>
      <w:r w:rsidRPr="002A24FE">
        <w:t>засобів</w:t>
      </w:r>
      <w:proofErr w:type="spellEnd"/>
      <w:r w:rsidRPr="002A24FE">
        <w:t xml:space="preserve"> </w:t>
      </w:r>
      <w:proofErr w:type="spellStart"/>
      <w:r w:rsidRPr="002A24FE">
        <w:t>навчання</w:t>
      </w:r>
      <w:proofErr w:type="spellEnd"/>
      <w:r w:rsidRPr="002A24FE">
        <w:t xml:space="preserve">, </w:t>
      </w:r>
      <w:proofErr w:type="spellStart"/>
      <w:r w:rsidRPr="002A24FE">
        <w:t>іншого</w:t>
      </w:r>
      <w:proofErr w:type="spellEnd"/>
      <w:r w:rsidRPr="002A24FE">
        <w:t xml:space="preserve"> майна </w:t>
      </w:r>
      <w:proofErr w:type="spellStart"/>
      <w:r w:rsidRPr="002A24FE">
        <w:t>особистісної</w:t>
      </w:r>
      <w:proofErr w:type="spellEnd"/>
      <w:r w:rsidRPr="002A24FE">
        <w:t xml:space="preserve"> </w:t>
      </w:r>
      <w:r w:rsidR="001C2126" w:rsidRPr="002A24FE">
        <w:rPr>
          <w:lang w:val="uk-UA"/>
        </w:rPr>
        <w:t xml:space="preserve">  </w:t>
      </w:r>
      <w:proofErr w:type="spellStart"/>
      <w:r w:rsidRPr="002A24FE">
        <w:t>власності</w:t>
      </w:r>
      <w:proofErr w:type="spellEnd"/>
      <w:r w:rsidRPr="002A24FE">
        <w:t xml:space="preserve"> подати заяви про </w:t>
      </w:r>
      <w:proofErr w:type="spellStart"/>
      <w:r w:rsidRPr="002A24FE">
        <w:t>дозвіл</w:t>
      </w:r>
      <w:proofErr w:type="spellEnd"/>
      <w:r w:rsidRPr="002A24FE">
        <w:t xml:space="preserve"> на </w:t>
      </w:r>
      <w:proofErr w:type="spellStart"/>
      <w:r w:rsidRPr="002A24FE">
        <w:t>тимчасове</w:t>
      </w:r>
      <w:proofErr w:type="spellEnd"/>
      <w:r w:rsidRPr="002A24FE">
        <w:t xml:space="preserve"> </w:t>
      </w:r>
      <w:proofErr w:type="spellStart"/>
      <w:r w:rsidRPr="002A24FE">
        <w:t>користування</w:t>
      </w:r>
      <w:proofErr w:type="spellEnd"/>
      <w:r w:rsidRPr="002A24FE">
        <w:t xml:space="preserve"> з </w:t>
      </w:r>
      <w:proofErr w:type="spellStart"/>
      <w:r w:rsidRPr="002A24FE">
        <w:t>зарахуванням</w:t>
      </w:r>
      <w:proofErr w:type="spellEnd"/>
      <w:r w:rsidRPr="002A24FE">
        <w:t xml:space="preserve"> на </w:t>
      </w:r>
      <w:proofErr w:type="spellStart"/>
      <w:r w:rsidRPr="002A24FE">
        <w:t>збалансо</w:t>
      </w:r>
      <w:proofErr w:type="spellEnd"/>
      <w:r w:rsidR="001C2126" w:rsidRPr="002A24FE">
        <w:rPr>
          <w:lang w:val="uk-UA"/>
        </w:rPr>
        <w:t>-</w:t>
      </w:r>
      <w:proofErr w:type="spellStart"/>
      <w:r w:rsidRPr="002A24FE">
        <w:t>вий</w:t>
      </w:r>
      <w:proofErr w:type="spellEnd"/>
      <w:r w:rsidRPr="002A24FE">
        <w:t xml:space="preserve"> </w:t>
      </w:r>
      <w:proofErr w:type="spellStart"/>
      <w:r w:rsidRPr="002A24FE">
        <w:t>рахунок</w:t>
      </w:r>
      <w:proofErr w:type="spellEnd"/>
      <w:r w:rsidRPr="002A24FE">
        <w:t>.</w:t>
      </w:r>
    </w:p>
    <w:p w:rsidR="00636198" w:rsidRPr="002A24FE" w:rsidRDefault="00636198" w:rsidP="00636198">
      <w:r w:rsidRPr="002A24FE">
        <w:t xml:space="preserve">3.3. У </w:t>
      </w:r>
      <w:proofErr w:type="spellStart"/>
      <w:r w:rsidRPr="002A24FE">
        <w:t>разі</w:t>
      </w:r>
      <w:proofErr w:type="spellEnd"/>
      <w:r w:rsidRPr="002A24FE">
        <w:t xml:space="preserve"> </w:t>
      </w:r>
      <w:proofErr w:type="spellStart"/>
      <w:r w:rsidRPr="002A24FE">
        <w:t>наявності</w:t>
      </w:r>
      <w:proofErr w:type="spellEnd"/>
      <w:r w:rsidRPr="002A24FE">
        <w:t xml:space="preserve"> несправного </w:t>
      </w:r>
      <w:proofErr w:type="spellStart"/>
      <w:r w:rsidRPr="002A24FE">
        <w:t>інвентарю</w:t>
      </w:r>
      <w:proofErr w:type="spellEnd"/>
      <w:r w:rsidRPr="002A24FE">
        <w:t xml:space="preserve"> на </w:t>
      </w:r>
      <w:proofErr w:type="spellStart"/>
      <w:r w:rsidRPr="002A24FE">
        <w:t>балансі</w:t>
      </w:r>
      <w:proofErr w:type="spellEnd"/>
      <w:r w:rsidRPr="002A24FE">
        <w:t xml:space="preserve"> </w:t>
      </w:r>
      <w:proofErr w:type="spellStart"/>
      <w:r w:rsidRPr="002A24FE">
        <w:t>кабінету</w:t>
      </w:r>
      <w:proofErr w:type="spellEnd"/>
      <w:r w:rsidRPr="002A24FE">
        <w:t xml:space="preserve"> подати заяви про </w:t>
      </w:r>
      <w:proofErr w:type="spellStart"/>
      <w:r w:rsidRPr="002A24FE">
        <w:t>його</w:t>
      </w:r>
      <w:proofErr w:type="spellEnd"/>
      <w:r w:rsidRPr="002A24FE">
        <w:t xml:space="preserve"> </w:t>
      </w:r>
      <w:proofErr w:type="spellStart"/>
      <w:r w:rsidRPr="002A24FE">
        <w:t>списання</w:t>
      </w:r>
      <w:proofErr w:type="spellEnd"/>
      <w:r w:rsidRPr="002A24FE">
        <w:t xml:space="preserve"> у </w:t>
      </w:r>
      <w:proofErr w:type="spellStart"/>
      <w:r w:rsidRPr="002A24FE">
        <w:t>встановленому</w:t>
      </w:r>
      <w:proofErr w:type="spellEnd"/>
      <w:r w:rsidRPr="002A24FE">
        <w:t xml:space="preserve"> порядку.</w:t>
      </w:r>
    </w:p>
    <w:p w:rsidR="00376EF1" w:rsidRPr="002A24FE" w:rsidRDefault="00531366" w:rsidP="00531366">
      <w:pPr>
        <w:rPr>
          <w:szCs w:val="24"/>
          <w:lang w:val="uk-UA"/>
        </w:rPr>
      </w:pPr>
      <w:r>
        <w:rPr>
          <w:szCs w:val="24"/>
          <w:lang w:val="uk-UA"/>
        </w:rPr>
        <w:t>4.</w:t>
      </w:r>
      <w:r w:rsidR="00E231E1">
        <w:rPr>
          <w:szCs w:val="24"/>
          <w:lang w:val="uk-UA"/>
        </w:rPr>
        <w:t xml:space="preserve"> Заступнику директора з господарства</w:t>
      </w:r>
      <w:r w:rsidR="00E534A3">
        <w:rPr>
          <w:szCs w:val="24"/>
          <w:lang w:val="uk-UA"/>
        </w:rPr>
        <w:t xml:space="preserve"> </w:t>
      </w:r>
      <w:proofErr w:type="spellStart"/>
      <w:r w:rsidR="00E534A3">
        <w:rPr>
          <w:szCs w:val="24"/>
          <w:lang w:val="uk-UA"/>
        </w:rPr>
        <w:t>Надельнюк</w:t>
      </w:r>
      <w:proofErr w:type="spellEnd"/>
      <w:r w:rsidR="00E534A3">
        <w:rPr>
          <w:szCs w:val="24"/>
          <w:lang w:val="uk-UA"/>
        </w:rPr>
        <w:t xml:space="preserve"> Н.П</w:t>
      </w:r>
      <w:r w:rsidR="00854CF3" w:rsidRPr="002A24FE">
        <w:rPr>
          <w:szCs w:val="24"/>
          <w:lang w:val="uk-UA"/>
        </w:rPr>
        <w:t>.</w:t>
      </w:r>
      <w:r w:rsidR="00376EF1" w:rsidRPr="002A24FE">
        <w:rPr>
          <w:szCs w:val="24"/>
          <w:lang w:val="uk-UA"/>
        </w:rPr>
        <w:t xml:space="preserve">  забезпечити  подання  описів у  відділ  освіти  </w:t>
      </w:r>
      <w:r w:rsidR="009F3E4E" w:rsidRPr="002A24FE">
        <w:rPr>
          <w:szCs w:val="24"/>
          <w:lang w:val="uk-UA"/>
        </w:rPr>
        <w:t>Ізмаїльської райдержадміністрації</w:t>
      </w:r>
      <w:r w:rsidR="00854CF3" w:rsidRPr="002A24FE">
        <w:rPr>
          <w:szCs w:val="24"/>
          <w:lang w:val="uk-UA"/>
        </w:rPr>
        <w:t xml:space="preserve"> </w:t>
      </w:r>
      <w:r w:rsidR="00376EF1" w:rsidRPr="002A24FE">
        <w:rPr>
          <w:szCs w:val="24"/>
          <w:lang w:val="uk-UA"/>
        </w:rPr>
        <w:t xml:space="preserve">до </w:t>
      </w:r>
      <w:r w:rsidR="00B02507">
        <w:rPr>
          <w:szCs w:val="24"/>
          <w:lang w:val="uk-UA"/>
        </w:rPr>
        <w:t>01.12</w:t>
      </w:r>
      <w:r w:rsidR="00E231E1">
        <w:rPr>
          <w:szCs w:val="24"/>
          <w:lang w:val="uk-UA"/>
        </w:rPr>
        <w:t>.2020</w:t>
      </w:r>
      <w:r w:rsidR="000123AB">
        <w:rPr>
          <w:szCs w:val="24"/>
          <w:lang w:val="uk-UA"/>
        </w:rPr>
        <w:t xml:space="preserve"> </w:t>
      </w:r>
      <w:r w:rsidR="00376EF1" w:rsidRPr="002A24FE">
        <w:rPr>
          <w:szCs w:val="24"/>
          <w:lang w:val="uk-UA"/>
        </w:rPr>
        <w:t>р</w:t>
      </w:r>
      <w:r w:rsidR="00854CF3" w:rsidRPr="002A24FE">
        <w:rPr>
          <w:szCs w:val="24"/>
          <w:lang w:val="uk-UA"/>
        </w:rPr>
        <w:t>оку</w:t>
      </w:r>
      <w:r w:rsidR="00376EF1" w:rsidRPr="002A24FE">
        <w:rPr>
          <w:szCs w:val="24"/>
          <w:lang w:val="uk-UA"/>
        </w:rPr>
        <w:t>.</w:t>
      </w:r>
    </w:p>
    <w:p w:rsidR="00376EF1" w:rsidRDefault="00531366" w:rsidP="00531366">
      <w:pPr>
        <w:rPr>
          <w:szCs w:val="24"/>
          <w:lang w:val="uk-UA"/>
        </w:rPr>
      </w:pPr>
      <w:r>
        <w:rPr>
          <w:szCs w:val="24"/>
          <w:lang w:val="uk-UA"/>
        </w:rPr>
        <w:t>5.</w:t>
      </w:r>
      <w:r w:rsidR="00376EF1" w:rsidRPr="002A24FE">
        <w:rPr>
          <w:szCs w:val="24"/>
          <w:lang w:val="uk-UA"/>
        </w:rPr>
        <w:t xml:space="preserve">Контроль  за  виконанням  </w:t>
      </w:r>
      <w:r w:rsidR="00AA6687" w:rsidRPr="002A24FE">
        <w:rPr>
          <w:szCs w:val="24"/>
          <w:lang w:val="uk-UA"/>
        </w:rPr>
        <w:t xml:space="preserve">даного </w:t>
      </w:r>
      <w:r w:rsidR="00376EF1" w:rsidRPr="002A24FE">
        <w:rPr>
          <w:szCs w:val="24"/>
          <w:lang w:val="uk-UA"/>
        </w:rPr>
        <w:t xml:space="preserve">наказу  </w:t>
      </w:r>
      <w:r w:rsidR="002A24FE">
        <w:rPr>
          <w:szCs w:val="24"/>
          <w:lang w:val="uk-UA"/>
        </w:rPr>
        <w:t>залишаю за собою.</w:t>
      </w:r>
    </w:p>
    <w:p w:rsidR="002A24FE" w:rsidRPr="002A24FE" w:rsidRDefault="002A24FE" w:rsidP="00531366">
      <w:pPr>
        <w:rPr>
          <w:szCs w:val="24"/>
          <w:lang w:val="uk-UA"/>
        </w:rPr>
      </w:pPr>
    </w:p>
    <w:p w:rsidR="00E04A0D" w:rsidRDefault="00E04A0D" w:rsidP="00376EF1">
      <w:pPr>
        <w:ind w:left="720"/>
        <w:rPr>
          <w:szCs w:val="24"/>
          <w:lang w:val="uk-UA"/>
        </w:rPr>
      </w:pPr>
    </w:p>
    <w:p w:rsidR="00376EF1" w:rsidRDefault="00E04A0D" w:rsidP="00E04A0D">
      <w:pPr>
        <w:ind w:left="720"/>
        <w:jc w:val="center"/>
        <w:rPr>
          <w:szCs w:val="24"/>
          <w:lang w:val="uk-UA"/>
        </w:rPr>
      </w:pPr>
      <w:r>
        <w:rPr>
          <w:szCs w:val="24"/>
          <w:lang w:val="uk-UA"/>
        </w:rPr>
        <w:t xml:space="preserve">Директор школи                                А.В. </w:t>
      </w:r>
      <w:proofErr w:type="spellStart"/>
      <w:r>
        <w:rPr>
          <w:szCs w:val="24"/>
          <w:lang w:val="uk-UA"/>
        </w:rPr>
        <w:t>Киричевська</w:t>
      </w:r>
      <w:proofErr w:type="spellEnd"/>
    </w:p>
    <w:p w:rsidR="007E6955" w:rsidRDefault="007E6955" w:rsidP="00942606">
      <w:pPr>
        <w:rPr>
          <w:szCs w:val="24"/>
          <w:lang w:val="uk-UA"/>
        </w:rPr>
      </w:pPr>
    </w:p>
    <w:p w:rsidR="007E6955" w:rsidRDefault="007E6955" w:rsidP="007E6955">
      <w:pPr>
        <w:ind w:left="720"/>
        <w:rPr>
          <w:szCs w:val="24"/>
          <w:lang w:val="uk-UA"/>
        </w:rPr>
      </w:pPr>
    </w:p>
    <w:p w:rsidR="00636198" w:rsidRPr="007D54D9" w:rsidRDefault="00636198">
      <w:pPr>
        <w:ind w:left="720"/>
        <w:rPr>
          <w:szCs w:val="24"/>
        </w:rPr>
      </w:pPr>
    </w:p>
    <w:sectPr w:rsidR="00636198" w:rsidRPr="007D54D9" w:rsidSect="00376EF1">
      <w:pgSz w:w="11906" w:h="16838"/>
      <w:pgMar w:top="426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2223"/>
    <w:multiLevelType w:val="hybridMultilevel"/>
    <w:tmpl w:val="AA14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D72436"/>
    <w:multiLevelType w:val="hybridMultilevel"/>
    <w:tmpl w:val="10EA49A4"/>
    <w:lvl w:ilvl="0" w:tplc="016AA8B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58C2D9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B08A0"/>
    <w:multiLevelType w:val="hybridMultilevel"/>
    <w:tmpl w:val="AA14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AF68BA"/>
    <w:multiLevelType w:val="hybridMultilevel"/>
    <w:tmpl w:val="124C41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12296"/>
    <w:rsid w:val="000015DC"/>
    <w:rsid w:val="000020DC"/>
    <w:rsid w:val="000123AB"/>
    <w:rsid w:val="00042E6F"/>
    <w:rsid w:val="00052E96"/>
    <w:rsid w:val="000A24AF"/>
    <w:rsid w:val="000B38B4"/>
    <w:rsid w:val="000E0CBD"/>
    <w:rsid w:val="000E6825"/>
    <w:rsid w:val="000F0949"/>
    <w:rsid w:val="00125A78"/>
    <w:rsid w:val="00136A31"/>
    <w:rsid w:val="001678EE"/>
    <w:rsid w:val="001A331C"/>
    <w:rsid w:val="001B4CE9"/>
    <w:rsid w:val="001C2126"/>
    <w:rsid w:val="002122BC"/>
    <w:rsid w:val="00222C05"/>
    <w:rsid w:val="00231450"/>
    <w:rsid w:val="00253CC8"/>
    <w:rsid w:val="00266332"/>
    <w:rsid w:val="002824D4"/>
    <w:rsid w:val="00296900"/>
    <w:rsid w:val="002A24FE"/>
    <w:rsid w:val="002C3775"/>
    <w:rsid w:val="002E1E1E"/>
    <w:rsid w:val="002E4960"/>
    <w:rsid w:val="002E501E"/>
    <w:rsid w:val="002E669A"/>
    <w:rsid w:val="003208E2"/>
    <w:rsid w:val="003315EA"/>
    <w:rsid w:val="00376EF1"/>
    <w:rsid w:val="003A591C"/>
    <w:rsid w:val="003C4DA8"/>
    <w:rsid w:val="003C59CA"/>
    <w:rsid w:val="00424E11"/>
    <w:rsid w:val="00441D28"/>
    <w:rsid w:val="00494DCB"/>
    <w:rsid w:val="004D12EA"/>
    <w:rsid w:val="004E03C9"/>
    <w:rsid w:val="004E0DB4"/>
    <w:rsid w:val="005117E9"/>
    <w:rsid w:val="00531366"/>
    <w:rsid w:val="0053753C"/>
    <w:rsid w:val="00570F95"/>
    <w:rsid w:val="0057356A"/>
    <w:rsid w:val="005932AA"/>
    <w:rsid w:val="005B1AA0"/>
    <w:rsid w:val="005B5A75"/>
    <w:rsid w:val="00621527"/>
    <w:rsid w:val="00636198"/>
    <w:rsid w:val="0064339F"/>
    <w:rsid w:val="006760FE"/>
    <w:rsid w:val="006911C9"/>
    <w:rsid w:val="006E6737"/>
    <w:rsid w:val="006F6769"/>
    <w:rsid w:val="007005DF"/>
    <w:rsid w:val="007022E9"/>
    <w:rsid w:val="007214C8"/>
    <w:rsid w:val="0074586E"/>
    <w:rsid w:val="00786CBC"/>
    <w:rsid w:val="007A1508"/>
    <w:rsid w:val="007B2D61"/>
    <w:rsid w:val="007C2D50"/>
    <w:rsid w:val="007D4463"/>
    <w:rsid w:val="007D54D9"/>
    <w:rsid w:val="007E6955"/>
    <w:rsid w:val="008017A4"/>
    <w:rsid w:val="008173D3"/>
    <w:rsid w:val="00826C28"/>
    <w:rsid w:val="00831E26"/>
    <w:rsid w:val="00854CF3"/>
    <w:rsid w:val="00855004"/>
    <w:rsid w:val="00881D76"/>
    <w:rsid w:val="008A3768"/>
    <w:rsid w:val="008B22B0"/>
    <w:rsid w:val="008C530F"/>
    <w:rsid w:val="008D471B"/>
    <w:rsid w:val="008F335B"/>
    <w:rsid w:val="00911E26"/>
    <w:rsid w:val="00922073"/>
    <w:rsid w:val="00932503"/>
    <w:rsid w:val="00942606"/>
    <w:rsid w:val="00946458"/>
    <w:rsid w:val="00997EAA"/>
    <w:rsid w:val="009A64EF"/>
    <w:rsid w:val="009B0C60"/>
    <w:rsid w:val="009B6A21"/>
    <w:rsid w:val="009F3E4E"/>
    <w:rsid w:val="00A12296"/>
    <w:rsid w:val="00AA6687"/>
    <w:rsid w:val="00AC0F30"/>
    <w:rsid w:val="00AC630D"/>
    <w:rsid w:val="00AD6542"/>
    <w:rsid w:val="00AE2B9D"/>
    <w:rsid w:val="00B02507"/>
    <w:rsid w:val="00B440D7"/>
    <w:rsid w:val="00B72AAC"/>
    <w:rsid w:val="00B83D1E"/>
    <w:rsid w:val="00B97DFB"/>
    <w:rsid w:val="00BB74C2"/>
    <w:rsid w:val="00BF5BF4"/>
    <w:rsid w:val="00C26E9A"/>
    <w:rsid w:val="00C333DD"/>
    <w:rsid w:val="00C339F2"/>
    <w:rsid w:val="00C34EBC"/>
    <w:rsid w:val="00C407DB"/>
    <w:rsid w:val="00C41205"/>
    <w:rsid w:val="00C531B0"/>
    <w:rsid w:val="00C55B76"/>
    <w:rsid w:val="00C708A9"/>
    <w:rsid w:val="00C77911"/>
    <w:rsid w:val="00CD735D"/>
    <w:rsid w:val="00CF5540"/>
    <w:rsid w:val="00D23560"/>
    <w:rsid w:val="00D30AE9"/>
    <w:rsid w:val="00D53B0A"/>
    <w:rsid w:val="00D620BF"/>
    <w:rsid w:val="00D665FC"/>
    <w:rsid w:val="00DD0888"/>
    <w:rsid w:val="00DD72AF"/>
    <w:rsid w:val="00E04A0D"/>
    <w:rsid w:val="00E06A20"/>
    <w:rsid w:val="00E231E1"/>
    <w:rsid w:val="00E51BB0"/>
    <w:rsid w:val="00E534A3"/>
    <w:rsid w:val="00E624F2"/>
    <w:rsid w:val="00E73902"/>
    <w:rsid w:val="00E845E3"/>
    <w:rsid w:val="00EA417F"/>
    <w:rsid w:val="00EA4230"/>
    <w:rsid w:val="00EB3914"/>
    <w:rsid w:val="00ED0EF1"/>
    <w:rsid w:val="00ED4765"/>
    <w:rsid w:val="00EF4382"/>
    <w:rsid w:val="00F05FF5"/>
    <w:rsid w:val="00F10B4A"/>
    <w:rsid w:val="00F16F9C"/>
    <w:rsid w:val="00F231E1"/>
    <w:rsid w:val="00F30627"/>
    <w:rsid w:val="00F45341"/>
    <w:rsid w:val="00F607C4"/>
    <w:rsid w:val="00F65B3A"/>
    <w:rsid w:val="00F673A9"/>
    <w:rsid w:val="00F86644"/>
    <w:rsid w:val="00F9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F2869"/>
  <w15:docId w15:val="{932192CD-B42A-40F9-8F32-338C585E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50"/>
    <w:rPr>
      <w:sz w:val="24"/>
      <w:lang w:eastAsia="uk-UA"/>
    </w:rPr>
  </w:style>
  <w:style w:type="paragraph" w:styleId="1">
    <w:name w:val="heading 1"/>
    <w:basedOn w:val="a"/>
    <w:next w:val="a"/>
    <w:qFormat/>
    <w:rsid w:val="007C2D50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7C2D50"/>
    <w:pPr>
      <w:keepNext/>
      <w:jc w:val="center"/>
      <w:outlineLvl w:val="1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C2D50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7C2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41;&#1051;&#1040;&#1053;&#1050;&#1048;\&#1052;&#1030;&#1053;&#1030;&#1057;&#1058;&#1045;&#1056;&#1057;&#1058;&#1042;&#1054;%20%20&#1054;&#1057;&#1042;&#1030;&#1058;&#1048;%20%20&#1030;%20%20&#1053;&#1040;&#1059;&#1050;&#1048;%20%20&#1059;&#1050;&#1056;&#1040;&#1031;&#1053;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МІНІСТЕРСТВО  ОСВІТИ  І  НАУКИ  УКРАЇН3</Template>
  <TotalTime>143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Litoviya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Измаил</dc:creator>
  <cp:lastModifiedBy>учитель - ученик</cp:lastModifiedBy>
  <cp:revision>19</cp:revision>
  <cp:lastPrinted>2017-09-25T11:35:00Z</cp:lastPrinted>
  <dcterms:created xsi:type="dcterms:W3CDTF">2015-10-05T17:27:00Z</dcterms:created>
  <dcterms:modified xsi:type="dcterms:W3CDTF">2020-09-24T12:21:00Z</dcterms:modified>
</cp:coreProperties>
</file>